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E8BB0" w14:textId="25CBECD4" w:rsidR="00BA00AB" w:rsidRDefault="00AD7EE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BAWDE</w:t>
      </w:r>
      <w:r>
        <w:rPr>
          <w:rFonts w:cs="Times New Roman"/>
          <w:szCs w:val="24"/>
        </w:rPr>
        <w:t xml:space="preserve">      (fl.1445)</w:t>
      </w:r>
    </w:p>
    <w:p w14:paraId="66214CE5" w14:textId="71AC55EC" w:rsidR="00AD7EE7" w:rsidRDefault="00AD7EE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Norwich. Chaplain.</w:t>
      </w:r>
    </w:p>
    <w:p w14:paraId="109783D1" w14:textId="77777777" w:rsidR="00AD7EE7" w:rsidRDefault="00AD7EE7" w:rsidP="009139A6">
      <w:pPr>
        <w:pStyle w:val="NoSpacing"/>
        <w:rPr>
          <w:rFonts w:cs="Times New Roman"/>
          <w:szCs w:val="24"/>
        </w:rPr>
      </w:pPr>
    </w:p>
    <w:p w14:paraId="2223317D" w14:textId="77777777" w:rsidR="00AD7EE7" w:rsidRDefault="00AD7EE7" w:rsidP="009139A6">
      <w:pPr>
        <w:pStyle w:val="NoSpacing"/>
        <w:rPr>
          <w:rFonts w:cs="Times New Roman"/>
          <w:szCs w:val="24"/>
        </w:rPr>
      </w:pPr>
    </w:p>
    <w:p w14:paraId="76FDA6C7" w14:textId="391C6898" w:rsidR="00AD7EE7" w:rsidRDefault="00AD7EE7" w:rsidP="00AD7E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1445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made his Will.</w:t>
      </w:r>
    </w:p>
    <w:p w14:paraId="7BF4169A" w14:textId="77777777" w:rsidR="00AD7EE7" w:rsidRDefault="00AD7EE7" w:rsidP="00AD7EE7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(“Calendar of Lambeth Wills” from “The Genealogist” ed. H.W.Forsyth Harwood, volume XXXIV pub. George Bell and sons, 1918, p.61)</w:t>
      </w:r>
    </w:p>
    <w:p w14:paraId="5E140AF4" w14:textId="77777777" w:rsidR="00AD7EE7" w:rsidRDefault="00AD7EE7" w:rsidP="00AD7EE7">
      <w:pPr>
        <w:pStyle w:val="NoSpacing"/>
        <w:rPr>
          <w:rFonts w:cs="Times New Roman"/>
          <w:szCs w:val="24"/>
        </w:rPr>
      </w:pPr>
    </w:p>
    <w:p w14:paraId="41F519F8" w14:textId="77777777" w:rsidR="00AD7EE7" w:rsidRDefault="00AD7EE7" w:rsidP="00AD7EE7">
      <w:pPr>
        <w:pStyle w:val="NoSpacing"/>
        <w:rPr>
          <w:rFonts w:cs="Times New Roman"/>
          <w:szCs w:val="24"/>
        </w:rPr>
      </w:pPr>
    </w:p>
    <w:p w14:paraId="72F20513" w14:textId="77777777" w:rsidR="00AD7EE7" w:rsidRPr="00112647" w:rsidRDefault="00AD7EE7" w:rsidP="00AD7E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October 2023</w:t>
      </w:r>
    </w:p>
    <w:p w14:paraId="7B6B1AB7" w14:textId="49B99CC4" w:rsidR="00AD7EE7" w:rsidRPr="00AD7EE7" w:rsidRDefault="00AD7EE7" w:rsidP="009139A6">
      <w:pPr>
        <w:pStyle w:val="NoSpacing"/>
        <w:rPr>
          <w:rFonts w:cs="Times New Roman"/>
          <w:szCs w:val="24"/>
        </w:rPr>
      </w:pPr>
    </w:p>
    <w:sectPr w:rsidR="00AD7EE7" w:rsidRPr="00AD7E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BA09B" w14:textId="77777777" w:rsidR="00AD7EE7" w:rsidRDefault="00AD7EE7" w:rsidP="009139A6">
      <w:r>
        <w:separator/>
      </w:r>
    </w:p>
  </w:endnote>
  <w:endnote w:type="continuationSeparator" w:id="0">
    <w:p w14:paraId="3F014539" w14:textId="77777777" w:rsidR="00AD7EE7" w:rsidRDefault="00AD7E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E3C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35D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00F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1C91D" w14:textId="77777777" w:rsidR="00AD7EE7" w:rsidRDefault="00AD7EE7" w:rsidP="009139A6">
      <w:r>
        <w:separator/>
      </w:r>
    </w:p>
  </w:footnote>
  <w:footnote w:type="continuationSeparator" w:id="0">
    <w:p w14:paraId="34D8B849" w14:textId="77777777" w:rsidR="00AD7EE7" w:rsidRDefault="00AD7E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EE1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507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C50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EE7"/>
    <w:rsid w:val="000666E0"/>
    <w:rsid w:val="002510B7"/>
    <w:rsid w:val="005C130B"/>
    <w:rsid w:val="00826F5C"/>
    <w:rsid w:val="009139A6"/>
    <w:rsid w:val="009448BB"/>
    <w:rsid w:val="00947624"/>
    <w:rsid w:val="00A3176C"/>
    <w:rsid w:val="00AD7EE7"/>
    <w:rsid w:val="00AE65F8"/>
    <w:rsid w:val="00BA00AB"/>
    <w:rsid w:val="00CB4ED9"/>
    <w:rsid w:val="00E43CC8"/>
    <w:rsid w:val="00EB3209"/>
    <w:rsid w:val="00EC3101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E9286"/>
  <w15:chartTrackingRefBased/>
  <w15:docId w15:val="{3BD62403-8094-4164-BE5C-0AF423439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14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2023-10-14T20:16:00Z</dcterms:created>
  <dcterms:modified xsi:type="dcterms:W3CDTF">2023-10-14T20:30:00Z</dcterms:modified>
</cp:coreProperties>
</file>